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08042" w14:textId="351A0E1A" w:rsidR="006B2F86" w:rsidRDefault="002D1D5D" w:rsidP="00E71FC3">
      <w:pPr>
        <w:pStyle w:val="NoSpacing"/>
      </w:pPr>
      <w:r>
        <w:rPr>
          <w:u w:val="single"/>
        </w:rPr>
        <w:t>John SWYNBORNE</w:t>
      </w:r>
      <w:r>
        <w:t xml:space="preserve">    </w:t>
      </w:r>
      <w:proofErr w:type="gramStart"/>
      <w:r>
        <w:t xml:space="preserve">   (</w:t>
      </w:r>
      <w:proofErr w:type="gramEnd"/>
      <w:r>
        <w:t>fl.1425)</w:t>
      </w:r>
    </w:p>
    <w:p w14:paraId="439BC7DF" w14:textId="4A4F9A57" w:rsidR="002D1D5D" w:rsidRDefault="002D1D5D" w:rsidP="00E71FC3">
      <w:pPr>
        <w:pStyle w:val="NoSpacing"/>
      </w:pPr>
    </w:p>
    <w:p w14:paraId="6AE0DDC2" w14:textId="4FA859BB" w:rsidR="002D1D5D" w:rsidRDefault="002D1D5D" w:rsidP="00E71FC3">
      <w:pPr>
        <w:pStyle w:val="NoSpacing"/>
      </w:pPr>
    </w:p>
    <w:p w14:paraId="08873753" w14:textId="0AFC1194" w:rsidR="002D1D5D" w:rsidRDefault="002D1D5D" w:rsidP="00E71FC3">
      <w:pPr>
        <w:pStyle w:val="NoSpacing"/>
      </w:pPr>
      <w:r>
        <w:t xml:space="preserve">Brother of </w:t>
      </w:r>
      <w:proofErr w:type="gramStart"/>
      <w:r>
        <w:t>William(</w:t>
      </w:r>
      <w:proofErr w:type="gramEnd"/>
      <w:r>
        <w:t>d.1419)(q.v.).</w:t>
      </w:r>
    </w:p>
    <w:p w14:paraId="033B0B40" w14:textId="03219D99" w:rsidR="002D1D5D" w:rsidRDefault="002D1D5D" w:rsidP="00E71FC3">
      <w:pPr>
        <w:pStyle w:val="NoSpacing"/>
      </w:pPr>
      <w:r>
        <w:t xml:space="preserve">(www.inquisitionspostmortem.ac.uk ref. </w:t>
      </w:r>
      <w:proofErr w:type="spellStart"/>
      <w:r>
        <w:t>eCIPM</w:t>
      </w:r>
      <w:proofErr w:type="spellEnd"/>
      <w:r>
        <w:t xml:space="preserve"> 22-416)</w:t>
      </w:r>
    </w:p>
    <w:p w14:paraId="3BA7AA22" w14:textId="2A36B2FF" w:rsidR="002D1D5D" w:rsidRDefault="002D1D5D" w:rsidP="00E71FC3">
      <w:pPr>
        <w:pStyle w:val="NoSpacing"/>
      </w:pPr>
    </w:p>
    <w:p w14:paraId="0F7DA68C" w14:textId="626B0E64" w:rsidR="002D1D5D" w:rsidRDefault="002D1D5D" w:rsidP="00E71FC3">
      <w:pPr>
        <w:pStyle w:val="NoSpacing"/>
      </w:pPr>
    </w:p>
    <w:p w14:paraId="401401BF" w14:textId="66A5DD50" w:rsidR="002D1D5D" w:rsidRDefault="002D1D5D" w:rsidP="00E71FC3">
      <w:pPr>
        <w:pStyle w:val="NoSpacing"/>
      </w:pPr>
      <w:r>
        <w:t xml:space="preserve">   ca.</w:t>
      </w:r>
      <w:r>
        <w:tab/>
        <w:t>1395</w:t>
      </w:r>
      <w:r>
        <w:tab/>
        <w:t>He was born.   (ibid.)</w:t>
      </w:r>
    </w:p>
    <w:p w14:paraId="042830B0" w14:textId="07B0CBDB" w:rsidR="002D1D5D" w:rsidRDefault="002D1D5D" w:rsidP="00E71FC3">
      <w:pPr>
        <w:pStyle w:val="NoSpacing"/>
      </w:pPr>
      <w:r>
        <w:t>22 May1409</w:t>
      </w:r>
      <w:r>
        <w:tab/>
        <w:t>William died, and he inherited his lands.   (ibid.)</w:t>
      </w:r>
    </w:p>
    <w:p w14:paraId="2489545F" w14:textId="437682C0" w:rsidR="002D1D5D" w:rsidRDefault="002D1D5D" w:rsidP="00E71FC3">
      <w:pPr>
        <w:pStyle w:val="NoSpacing"/>
      </w:pPr>
    </w:p>
    <w:p w14:paraId="3482C91B" w14:textId="1869E3FB" w:rsidR="002D1D5D" w:rsidRDefault="002D1D5D" w:rsidP="00E71FC3">
      <w:pPr>
        <w:pStyle w:val="NoSpacing"/>
      </w:pPr>
    </w:p>
    <w:p w14:paraId="315BDF7D" w14:textId="65052F29" w:rsidR="002D1D5D" w:rsidRPr="002D1D5D" w:rsidRDefault="002D1D5D" w:rsidP="00E71FC3">
      <w:pPr>
        <w:pStyle w:val="NoSpacing"/>
      </w:pPr>
      <w:r>
        <w:t>17 October 2018</w:t>
      </w:r>
      <w:bookmarkStart w:id="0" w:name="_GoBack"/>
      <w:bookmarkEnd w:id="0"/>
    </w:p>
    <w:sectPr w:rsidR="002D1D5D" w:rsidRPr="002D1D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D9B38" w14:textId="77777777" w:rsidR="002D1D5D" w:rsidRDefault="002D1D5D" w:rsidP="00E71FC3">
      <w:pPr>
        <w:spacing w:after="0" w:line="240" w:lineRule="auto"/>
      </w:pPr>
      <w:r>
        <w:separator/>
      </w:r>
    </w:p>
  </w:endnote>
  <w:endnote w:type="continuationSeparator" w:id="0">
    <w:p w14:paraId="2FF5BCD8" w14:textId="77777777" w:rsidR="002D1D5D" w:rsidRDefault="002D1D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65A0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DCE17" w14:textId="77777777" w:rsidR="002D1D5D" w:rsidRDefault="002D1D5D" w:rsidP="00E71FC3">
      <w:pPr>
        <w:spacing w:after="0" w:line="240" w:lineRule="auto"/>
      </w:pPr>
      <w:r>
        <w:separator/>
      </w:r>
    </w:p>
  </w:footnote>
  <w:footnote w:type="continuationSeparator" w:id="0">
    <w:p w14:paraId="03CA39D2" w14:textId="77777777" w:rsidR="002D1D5D" w:rsidRDefault="002D1D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5D"/>
    <w:rsid w:val="001A7C09"/>
    <w:rsid w:val="002D1D5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C38BD"/>
  <w15:chartTrackingRefBased/>
  <w15:docId w15:val="{B230480C-95E1-493C-BCE2-6B5BA107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2018-10-17T18:23:00Z</dcterms:created>
  <dcterms:modified xsi:type="dcterms:W3CDTF">2018-10-17T18:25:00Z</dcterms:modified>
</cp:coreProperties>
</file>